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Relationship Id="rId5" Type="http://schemas.microsoft.com/office/2020/02/relationships/classificationlabels" Target="docMetadata/LabelInfo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3C3CF7" w14:textId="335E18CD" w:rsidR="007B4FF2" w:rsidRPr="0023244F" w:rsidRDefault="00000000" w:rsidP="00C52010">
      <w:pPr>
        <w:pStyle w:val="Overskrift2"/>
      </w:pPr>
      <w:r w:rsidRPr="0023244F">
        <w:t xml:space="preserve">Forpliktelseserklæring – </w:t>
      </w:r>
      <w:r w:rsidR="0023244F" w:rsidRPr="0023244F">
        <w:t xml:space="preserve">Rammeavtale for prosjekteringstjenester </w:t>
      </w:r>
    </w:p>
    <w:p w14:paraId="24999B89" w14:textId="77777777" w:rsidR="005A108A" w:rsidRPr="005A108A" w:rsidRDefault="005A108A" w:rsidP="005A108A">
      <w:pPr>
        <w:spacing w:after="0"/>
        <w:jc w:val="left"/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53B7C" w14:paraId="453671D6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27C4D545" w14:textId="710A7323" w:rsidR="00A7498B" w:rsidRPr="00A7498B" w:rsidRDefault="00000000" w:rsidP="00A7498B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53B7C" w14:paraId="70DD3E58" w14:textId="77777777" w:rsidTr="00C52010">
        <w:tc>
          <w:tcPr>
            <w:tcW w:w="3539" w:type="dxa"/>
          </w:tcPr>
          <w:p w14:paraId="54B9FA4E" w14:textId="77777777" w:rsidR="00C52010" w:rsidRPr="00750D5A" w:rsidRDefault="00000000" w:rsidP="00C52010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14:paraId="7DC45AD3" w14:textId="5ACFCA10" w:rsidR="00C52010" w:rsidRPr="00750D5A" w:rsidRDefault="00C52010" w:rsidP="00C52010">
            <w:pPr>
              <w:spacing w:after="120"/>
            </w:pPr>
          </w:p>
        </w:tc>
      </w:tr>
      <w:tr w:rsidR="00453B7C" w14:paraId="2B8D65BE" w14:textId="77777777" w:rsidTr="00C52010">
        <w:tc>
          <w:tcPr>
            <w:tcW w:w="3539" w:type="dxa"/>
          </w:tcPr>
          <w:p w14:paraId="72ADB32C" w14:textId="77777777" w:rsidR="00C52010" w:rsidRPr="00750D5A" w:rsidRDefault="00000000" w:rsidP="00C52010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14:paraId="0CBF8CE8" w14:textId="7087BC06" w:rsidR="00C52010" w:rsidRPr="00750D5A" w:rsidRDefault="00C52010" w:rsidP="00C52010">
            <w:pPr>
              <w:spacing w:after="120"/>
            </w:pPr>
          </w:p>
        </w:tc>
      </w:tr>
      <w:tr w:rsidR="00453B7C" w14:paraId="51D09F0D" w14:textId="77777777" w:rsidTr="00C52010">
        <w:tc>
          <w:tcPr>
            <w:tcW w:w="3539" w:type="dxa"/>
          </w:tcPr>
          <w:p w14:paraId="6A84EC1C" w14:textId="77777777" w:rsidR="00C52010" w:rsidRPr="00750D5A" w:rsidRDefault="00000000" w:rsidP="00C52010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14:paraId="0862CFF5" w14:textId="224527D2" w:rsidR="00C52010" w:rsidRPr="00750D5A" w:rsidRDefault="00C52010" w:rsidP="00C52010">
            <w:pPr>
              <w:spacing w:after="120"/>
            </w:pPr>
          </w:p>
        </w:tc>
      </w:tr>
      <w:tr w:rsidR="00453B7C" w14:paraId="3FEBFB43" w14:textId="77777777" w:rsidTr="00C52010">
        <w:tc>
          <w:tcPr>
            <w:tcW w:w="3539" w:type="dxa"/>
          </w:tcPr>
          <w:p w14:paraId="4B72A6A4" w14:textId="77777777" w:rsidR="00C52010" w:rsidRPr="00750D5A" w:rsidRDefault="00000000" w:rsidP="00C52010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14:paraId="086FB128" w14:textId="52155DA8" w:rsidR="00C52010" w:rsidRPr="00750D5A" w:rsidRDefault="00C52010" w:rsidP="00C52010">
            <w:pPr>
              <w:spacing w:after="120"/>
            </w:pPr>
          </w:p>
        </w:tc>
      </w:tr>
      <w:tr w:rsidR="00453B7C" w14:paraId="16C11C81" w14:textId="77777777" w:rsidTr="00C52010">
        <w:tc>
          <w:tcPr>
            <w:tcW w:w="3539" w:type="dxa"/>
          </w:tcPr>
          <w:p w14:paraId="5B1307DD" w14:textId="77777777" w:rsidR="00C52010" w:rsidRPr="00750D5A" w:rsidRDefault="00000000" w:rsidP="00C52010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14:paraId="042190EA" w14:textId="18B6E2FB" w:rsidR="00C52010" w:rsidRPr="00750D5A" w:rsidRDefault="00C52010" w:rsidP="00C52010">
            <w:pPr>
              <w:spacing w:after="120"/>
            </w:pPr>
          </w:p>
        </w:tc>
      </w:tr>
      <w:tr w:rsidR="00453B7C" w14:paraId="330D07B8" w14:textId="77777777" w:rsidTr="00C52010">
        <w:tc>
          <w:tcPr>
            <w:tcW w:w="3539" w:type="dxa"/>
          </w:tcPr>
          <w:p w14:paraId="096F3CE2" w14:textId="77777777" w:rsidR="00C52010" w:rsidRPr="00750D5A" w:rsidRDefault="00000000" w:rsidP="00C52010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14:paraId="0B7F708A" w14:textId="3B2E6EB5" w:rsidR="00C52010" w:rsidRPr="00750D5A" w:rsidRDefault="00C52010" w:rsidP="00C52010">
            <w:pPr>
              <w:spacing w:after="120"/>
            </w:pPr>
          </w:p>
        </w:tc>
      </w:tr>
    </w:tbl>
    <w:p w14:paraId="189BED62" w14:textId="0E481B22" w:rsidR="007B4FF2" w:rsidRPr="007B4FF2" w:rsidRDefault="007B4FF2" w:rsidP="007B4FF2"/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53B7C" w14:paraId="3A9878AA" w14:textId="77777777" w:rsidTr="00C52010">
        <w:tc>
          <w:tcPr>
            <w:tcW w:w="9060" w:type="dxa"/>
            <w:gridSpan w:val="2"/>
            <w:shd w:val="clear" w:color="auto" w:fill="F2F2F2" w:themeFill="background1" w:themeFillShade="F2"/>
          </w:tcPr>
          <w:p w14:paraId="515164E5" w14:textId="38EFFB5A" w:rsidR="00A7498B" w:rsidRPr="00A7498B" w:rsidRDefault="00000000" w:rsidP="00A7498B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53B7C" w14:paraId="19A75586" w14:textId="77777777" w:rsidTr="00C52010">
        <w:tc>
          <w:tcPr>
            <w:tcW w:w="3539" w:type="dxa"/>
          </w:tcPr>
          <w:p w14:paraId="0659D293" w14:textId="77777777" w:rsidR="00C52010" w:rsidRPr="00837B17" w:rsidRDefault="00000000" w:rsidP="00C52010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14:paraId="3EF00973" w14:textId="044D83BA" w:rsidR="00C52010" w:rsidRPr="00837B17" w:rsidRDefault="00C52010" w:rsidP="00C52010">
            <w:pPr>
              <w:spacing w:after="120"/>
            </w:pPr>
          </w:p>
        </w:tc>
      </w:tr>
      <w:tr w:rsidR="00453B7C" w14:paraId="4D3222E6" w14:textId="77777777" w:rsidTr="00C52010">
        <w:tc>
          <w:tcPr>
            <w:tcW w:w="3539" w:type="dxa"/>
          </w:tcPr>
          <w:p w14:paraId="4388B9DD" w14:textId="77777777" w:rsidR="00C52010" w:rsidRPr="00837B17" w:rsidRDefault="00000000" w:rsidP="00C52010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14:paraId="6F4F385C" w14:textId="2CC316DE" w:rsidR="00C52010" w:rsidRPr="00837B17" w:rsidRDefault="00C52010" w:rsidP="00C52010">
            <w:pPr>
              <w:spacing w:after="120"/>
            </w:pPr>
          </w:p>
        </w:tc>
      </w:tr>
      <w:tr w:rsidR="00453B7C" w14:paraId="715E372B" w14:textId="77777777" w:rsidTr="00C52010">
        <w:tc>
          <w:tcPr>
            <w:tcW w:w="3539" w:type="dxa"/>
          </w:tcPr>
          <w:p w14:paraId="1771A69A" w14:textId="77777777" w:rsidR="00C52010" w:rsidRPr="00837B17" w:rsidRDefault="00000000" w:rsidP="00C52010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14:paraId="7E111BA3" w14:textId="53510123" w:rsidR="00C52010" w:rsidRPr="00837B17" w:rsidRDefault="00C52010" w:rsidP="00C52010">
            <w:pPr>
              <w:spacing w:after="120"/>
            </w:pPr>
          </w:p>
        </w:tc>
      </w:tr>
      <w:tr w:rsidR="00453B7C" w14:paraId="03D45D43" w14:textId="77777777" w:rsidTr="00C52010">
        <w:tc>
          <w:tcPr>
            <w:tcW w:w="3539" w:type="dxa"/>
          </w:tcPr>
          <w:p w14:paraId="46776FAC" w14:textId="77777777" w:rsidR="00C52010" w:rsidRPr="00837B17" w:rsidRDefault="00000000" w:rsidP="00C52010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14:paraId="6F03E77B" w14:textId="65A58849" w:rsidR="00C52010" w:rsidRPr="00837B17" w:rsidRDefault="00C52010" w:rsidP="00C52010">
            <w:pPr>
              <w:spacing w:after="120"/>
            </w:pPr>
          </w:p>
        </w:tc>
      </w:tr>
      <w:tr w:rsidR="00453B7C" w14:paraId="1E0F6E29" w14:textId="77777777" w:rsidTr="00C52010">
        <w:tc>
          <w:tcPr>
            <w:tcW w:w="3539" w:type="dxa"/>
          </w:tcPr>
          <w:p w14:paraId="050A8552" w14:textId="77777777" w:rsidR="00C52010" w:rsidRPr="00837B17" w:rsidRDefault="00000000" w:rsidP="00C52010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14:paraId="7FA9542E" w14:textId="1A6A39EE" w:rsidR="00C52010" w:rsidRPr="00837B17" w:rsidRDefault="00C52010" w:rsidP="00C52010">
            <w:pPr>
              <w:spacing w:after="120"/>
            </w:pPr>
          </w:p>
        </w:tc>
      </w:tr>
      <w:tr w:rsidR="00453B7C" w14:paraId="3C737041" w14:textId="77777777" w:rsidTr="00C52010">
        <w:tc>
          <w:tcPr>
            <w:tcW w:w="3539" w:type="dxa"/>
          </w:tcPr>
          <w:p w14:paraId="5101E1B3" w14:textId="77777777" w:rsidR="00C52010" w:rsidRPr="00837B17" w:rsidRDefault="00000000" w:rsidP="00C52010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14:paraId="503C82D1" w14:textId="783D1807" w:rsidR="00C52010" w:rsidRPr="00837B17" w:rsidRDefault="00C52010" w:rsidP="00C52010">
            <w:pPr>
              <w:spacing w:after="120"/>
            </w:pPr>
          </w:p>
        </w:tc>
      </w:tr>
    </w:tbl>
    <w:p w14:paraId="0BBFE5BB" w14:textId="77777777" w:rsidR="007B4FF2" w:rsidRPr="00A7498B" w:rsidRDefault="007B4FF2" w:rsidP="007B4FF2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453B7C" w14:paraId="22A27546" w14:textId="77777777" w:rsidTr="00746526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14:paraId="4D67CFFA" w14:textId="1CAFC21C" w:rsidR="00A7498B" w:rsidRPr="00A7498B" w:rsidRDefault="00000000" w:rsidP="00A7498B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453B7C" w14:paraId="5FEDB9CB" w14:textId="77777777" w:rsidTr="00746526">
        <w:trPr>
          <w:cantSplit/>
        </w:trPr>
        <w:tc>
          <w:tcPr>
            <w:tcW w:w="9060" w:type="dxa"/>
          </w:tcPr>
          <w:p w14:paraId="4D79D4E5" w14:textId="77777777" w:rsidR="00A7498B" w:rsidRDefault="00000000" w:rsidP="00A7498B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>
              <w:t>konkurransens kvalifikasjonskrav, herunder:</w:t>
            </w:r>
          </w:p>
          <w:p w14:paraId="55E9468F" w14:textId="30ACC383" w:rsidR="00A7498B" w:rsidRDefault="00000000" w:rsidP="00A7498B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 xml:space="preserve">«Krav til økonomisk og finansiell </w:t>
            </w:r>
            <w:r w:rsidR="00C52010" w:rsidRPr="00C52010">
              <w:rPr>
                <w:i/>
                <w:iCs/>
              </w:rPr>
              <w:t>kapasitet</w:t>
            </w:r>
            <w:r w:rsidRPr="00C52010">
              <w:rPr>
                <w:i/>
                <w:iCs/>
              </w:rPr>
              <w:t xml:space="preserve">» </w:t>
            </w:r>
          </w:p>
          <w:p w14:paraId="65F8224F" w14:textId="06C8A291" w:rsidR="00A7498B" w:rsidRDefault="00000000" w:rsidP="0058079F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</w:p>
          <w:p w14:paraId="5FABC680" w14:textId="52235373" w:rsidR="00A7498B" w:rsidRDefault="00000000" w:rsidP="00A7498B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14:paraId="5BEAF60A" w14:textId="55E2BCB9" w:rsidR="00A7498B" w:rsidRPr="007174E8" w:rsidRDefault="00000000" w:rsidP="00A7498B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14:paraId="57E810B8" w14:textId="64DA37BB" w:rsidR="007B4FF2" w:rsidRDefault="007B4FF2" w:rsidP="00DF22C7">
      <w:pPr>
        <w:jc w:val="left"/>
      </w:pPr>
    </w:p>
    <w:p w14:paraId="5137C488" w14:textId="77777777" w:rsidR="00573532" w:rsidRDefault="00573532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53B7C" w14:paraId="2418C68A" w14:textId="77777777" w:rsidTr="00746526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5ED81E8C" w14:textId="698A8C6D" w:rsidR="00A7498B" w:rsidRPr="00A7498B" w:rsidRDefault="00000000" w:rsidP="00A7498B">
            <w:r w:rsidRPr="00A7498B">
              <w:rPr>
                <w:b/>
                <w:bCs/>
                <w:sz w:val="22"/>
                <w:szCs w:val="22"/>
              </w:rPr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53B7C" w14:paraId="4917A524" w14:textId="77777777" w:rsidTr="00746526">
        <w:trPr>
          <w:cantSplit/>
        </w:trPr>
        <w:tc>
          <w:tcPr>
            <w:tcW w:w="9062" w:type="dxa"/>
            <w:gridSpan w:val="2"/>
          </w:tcPr>
          <w:p w14:paraId="65856244" w14:textId="755386B2" w:rsidR="00A7498B" w:rsidRPr="00E80967" w:rsidRDefault="00000000" w:rsidP="00A7498B">
            <w:pPr>
              <w:spacing w:after="120"/>
            </w:pPr>
            <w:r>
              <w:t xml:space="preserve">Som samarbeidspartner til </w:t>
            </w:r>
            <w:r w:rsidR="00C52010">
              <w:t>L</w:t>
            </w:r>
            <w:r>
              <w:t>everandøren bekrefter vi at vi</w:t>
            </w:r>
            <w:r w:rsidRPr="005F0D36">
              <w:t xml:space="preserve"> forplikter </w:t>
            </w:r>
            <w:r>
              <w:t>oss</w:t>
            </w:r>
            <w:r w:rsidRPr="005F0D36">
              <w:t xml:space="preserve"> til å stille</w:t>
            </w:r>
            <w:r>
              <w:t xml:space="preserve"> alle</w:t>
            </w:r>
            <w:r w:rsidRPr="005F0D36">
              <w:t xml:space="preserve"> nødvendige</w:t>
            </w:r>
            <w:r>
              <w:t xml:space="preserve"> ressurser til disposisjon for </w:t>
            </w:r>
            <w:r w:rsidR="00C52010">
              <w:t>L</w:t>
            </w:r>
            <w:r>
              <w:t xml:space="preserve">everandøren </w:t>
            </w:r>
            <w:r w:rsidRPr="005F0D36">
              <w:t>i det omfang d</w:t>
            </w:r>
            <w:r>
              <w:t xml:space="preserve">et er nødvendig for å oppfylle </w:t>
            </w:r>
            <w:r w:rsidR="00C52010">
              <w:t>L</w:t>
            </w:r>
            <w:r>
              <w:t xml:space="preserve">everandørens </w:t>
            </w:r>
            <w:r w:rsidRPr="005F0D36">
              <w:t>kontraktsforpliktelser ved tildeling av kontrakt</w:t>
            </w:r>
            <w:r>
              <w:t xml:space="preserve"> i konkurransen om </w:t>
            </w:r>
            <w:r w:rsidR="00E80967">
              <w:t xml:space="preserve">Rammeavtale for prosjekteringstjenester. </w:t>
            </w:r>
          </w:p>
        </w:tc>
      </w:tr>
      <w:tr w:rsidR="00453B7C" w14:paraId="79238BEF" w14:textId="77777777" w:rsidTr="00746526">
        <w:trPr>
          <w:cantSplit/>
        </w:trPr>
        <w:tc>
          <w:tcPr>
            <w:tcW w:w="3539" w:type="dxa"/>
          </w:tcPr>
          <w:p w14:paraId="2B273923" w14:textId="77777777" w:rsidR="00A7498B" w:rsidRPr="00B525ED" w:rsidRDefault="00000000" w:rsidP="00A7498B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</w:tcPr>
          <w:p w14:paraId="1AC7AC23" w14:textId="77777777" w:rsidR="00A7498B" w:rsidRPr="00DD53C2" w:rsidRDefault="00A7498B" w:rsidP="00A7498B">
            <w:pPr>
              <w:spacing w:after="120"/>
            </w:pPr>
          </w:p>
        </w:tc>
      </w:tr>
      <w:tr w:rsidR="00453B7C" w14:paraId="73EB6315" w14:textId="77777777" w:rsidTr="00746526">
        <w:trPr>
          <w:cantSplit/>
          <w:trHeight w:val="610"/>
        </w:trPr>
        <w:tc>
          <w:tcPr>
            <w:tcW w:w="3539" w:type="dxa"/>
          </w:tcPr>
          <w:p w14:paraId="63BC4C21" w14:textId="77777777" w:rsidR="00A7498B" w:rsidRDefault="00000000" w:rsidP="00A7498B">
            <w:pPr>
              <w:spacing w:after="120"/>
            </w:pPr>
            <w:r>
              <w:t>Underskrift</w:t>
            </w:r>
          </w:p>
          <w:p w14:paraId="49C17504" w14:textId="77777777" w:rsidR="00A7498B" w:rsidRPr="00B525ED" w:rsidRDefault="00000000" w:rsidP="00A7498B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</w:tcPr>
          <w:p w14:paraId="1DB2EAEE" w14:textId="77777777" w:rsidR="00A7498B" w:rsidRPr="00DD53C2" w:rsidRDefault="00A7498B" w:rsidP="00A7498B">
            <w:pPr>
              <w:spacing w:after="120"/>
            </w:pPr>
          </w:p>
        </w:tc>
      </w:tr>
    </w:tbl>
    <w:p w14:paraId="77825A89" w14:textId="77777777" w:rsidR="00A7498B" w:rsidRPr="007B4FF2" w:rsidRDefault="00A7498B" w:rsidP="00DF22C7">
      <w:pPr>
        <w:jc w:val="left"/>
      </w:pPr>
    </w:p>
    <w:sectPr w:rsidR="00A7498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D61AF6" w14:textId="77777777" w:rsidR="00E32D3F" w:rsidRDefault="00E32D3F" w:rsidP="00186E6B">
      <w:r>
        <w:separator/>
      </w:r>
    </w:p>
    <w:p w14:paraId="51D50D1B" w14:textId="77777777" w:rsidR="00E32D3F" w:rsidRDefault="00E32D3F" w:rsidP="00186E6B"/>
    <w:p w14:paraId="7564B86C" w14:textId="77777777" w:rsidR="00E32D3F" w:rsidRDefault="00E32D3F" w:rsidP="00186E6B"/>
    <w:p w14:paraId="3403EB7D" w14:textId="77777777" w:rsidR="00E32D3F" w:rsidRDefault="00E32D3F" w:rsidP="00186E6B"/>
  </w:endnote>
  <w:endnote w:type="continuationSeparator" w:id="0">
    <w:p w14:paraId="36798A56" w14:textId="77777777" w:rsidR="00E32D3F" w:rsidRDefault="00E32D3F" w:rsidP="00186E6B">
      <w:r>
        <w:continuationSeparator/>
      </w:r>
    </w:p>
    <w:p w14:paraId="6FBCD8EF" w14:textId="77777777" w:rsidR="00E32D3F" w:rsidRDefault="00E32D3F" w:rsidP="00186E6B"/>
    <w:p w14:paraId="3ADB44E8" w14:textId="77777777" w:rsidR="00E32D3F" w:rsidRDefault="00E32D3F" w:rsidP="00186E6B"/>
    <w:p w14:paraId="08EF4A55" w14:textId="77777777" w:rsidR="00E32D3F" w:rsidRDefault="00E32D3F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9D4FBC6A-6344-4D67-AB6E-E8B3E1A2C799}"/>
    <w:embedBold r:id="rId2" w:fontKey="{4F878803-907E-4A3E-A734-49F424BB0E38}"/>
    <w:embedItalic r:id="rId3" w:fontKey="{0CB04A33-09A5-428B-BC84-2C05EA43023F}"/>
    <w:embedBoldItalic r:id="rId4" w:fontKey="{FFB270D0-646E-4D8D-B56A-010A4823C9C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88EDE6E-6ECF-4A45-96E2-0F0E1AC8D524}"/>
    <w:embedBold r:id="rId6" w:fontKey="{87BCF4D6-EAB7-44D1-9AE5-69873DADE968}"/>
    <w:embedItalic r:id="rId7" w:fontKey="{7C2A1C8E-7B65-43DA-8C32-EFD4BEA522E1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93F09365-1A26-42D8-A6AE-99DF025A35DC}"/>
    <w:embedBold r:id="rId9" w:fontKey="{09BA5287-8FF5-4366-8B78-4BB9D3E03459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B87449B7-31FE-49CB-BBC5-6D3F2852B2DA}"/>
    <w:embedItalic r:id="rId11" w:fontKey="{4C79B44B-96E5-4DE7-A751-B9CCE3BE7AEA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B22CDCA3-1D65-44DD-904B-CE8F713F129B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8E2F976B-F13E-47A4-AB50-853C9AFE2E16}"/>
    <w:embedItalic r:id="rId14" w:fontKey="{DFD190D7-A708-43A6-81BC-B4AE9B989BD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A60CD84F-67C9-4C5F-B4AB-01CA8C514529}"/>
    <w:embedBold r:id="rId16" w:fontKey="{59BC5086-2A98-4847-8F77-596ED9F93026}"/>
    <w:embedItalic r:id="rId17" w:fontKey="{BD591B34-F86F-4B66-B8AE-C310B64D2A1E}"/>
    <w:embedBoldItalic r:id="rId18" w:fontKey="{B13A6566-A023-4876-AEEF-C4444BC91E33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0C4F4EFB-6127-479C-AACD-02323AE7FBAD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519CE877-2DAE-49DE-89A8-1FB42B9E0A3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21" w:subsetted="1" w:fontKey="{385C22A5-D74C-412C-9A9C-7B9A948F1C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3B7C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3B7C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2A9BE1" w14:textId="77777777" w:rsidR="00E32D3F" w:rsidRDefault="00E32D3F" w:rsidP="00186E6B">
      <w:r>
        <w:separator/>
      </w:r>
    </w:p>
    <w:p w14:paraId="36AAC322" w14:textId="77777777" w:rsidR="00E32D3F" w:rsidRDefault="00E32D3F" w:rsidP="00186E6B"/>
    <w:p w14:paraId="500CB243" w14:textId="77777777" w:rsidR="00E32D3F" w:rsidRDefault="00E32D3F" w:rsidP="00186E6B"/>
  </w:footnote>
  <w:footnote w:type="continuationSeparator" w:id="0">
    <w:p w14:paraId="60CC1ECD" w14:textId="77777777" w:rsidR="00E32D3F" w:rsidRDefault="00E32D3F" w:rsidP="00186E6B">
      <w:r>
        <w:continuationSeparator/>
      </w:r>
    </w:p>
    <w:p w14:paraId="11C69384" w14:textId="77777777" w:rsidR="00E32D3F" w:rsidRDefault="00E32D3F" w:rsidP="00186E6B"/>
    <w:p w14:paraId="0A15D7CB" w14:textId="77777777" w:rsidR="00E32D3F" w:rsidRDefault="00E32D3F" w:rsidP="00186E6B"/>
    <w:p w14:paraId="03043A00" w14:textId="77777777" w:rsidR="00E32D3F" w:rsidRDefault="00E32D3F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B96C6" w14:textId="7243CB7C" w:rsidR="002972F2" w:rsidRDefault="002972F2" w:rsidP="002972F2">
    <w:pPr>
      <w:pStyle w:val="Topptekst"/>
      <w:rPr>
        <w:rFonts w:eastAsia="MS Gothic"/>
        <w:color w:val="D74E4E" w:themeColor="accent1"/>
        <w:sz w:val="16"/>
        <w:szCs w:val="16"/>
      </w:rPr>
    </w:pPr>
  </w:p>
  <w:p w14:paraId="3A28BC69" w14:textId="46F9D472" w:rsidR="0023244F" w:rsidRPr="0023244F" w:rsidRDefault="0023244F" w:rsidP="002972F2">
    <w:pPr>
      <w:pStyle w:val="Topptekst"/>
      <w:rPr>
        <w:rFonts w:eastAsia="MS Gothic"/>
        <w:color w:val="000000" w:themeColor="text1"/>
        <w:sz w:val="16"/>
        <w:szCs w:val="16"/>
      </w:rPr>
    </w:pPr>
    <w:r w:rsidRPr="0023244F">
      <w:rPr>
        <w:rFonts w:eastAsia="MS Gothic"/>
        <w:color w:val="000000" w:themeColor="text1"/>
        <w:sz w:val="16"/>
        <w:szCs w:val="16"/>
      </w:rPr>
      <w:t xml:space="preserve">Rammeavtale for prosjekteringstjenester </w:t>
    </w:r>
  </w:p>
  <w:p w14:paraId="53ACFA64" w14:textId="3E1BD649" w:rsidR="00E9590A" w:rsidRPr="0023244F" w:rsidRDefault="00000000" w:rsidP="00DF22C7">
    <w:pPr>
      <w:pStyle w:val="Topptekst"/>
      <w:rPr>
        <w:rFonts w:eastAsia="MS Gothic"/>
        <w:color w:val="000000" w:themeColor="text1"/>
        <w:sz w:val="16"/>
        <w:szCs w:val="16"/>
      </w:rPr>
    </w:pPr>
    <w:r w:rsidRPr="0023244F">
      <w:rPr>
        <w:rFonts w:eastAsia="MS Gothic"/>
        <w:color w:val="000000" w:themeColor="text1"/>
        <w:sz w:val="16"/>
        <w:szCs w:val="16"/>
      </w:rPr>
      <w:t xml:space="preserve">Vedlegg </w:t>
    </w:r>
    <w:r w:rsidR="0023244F" w:rsidRPr="0023244F">
      <w:rPr>
        <w:rFonts w:eastAsia="MS Gothic"/>
        <w:color w:val="000000" w:themeColor="text1"/>
        <w:sz w:val="16"/>
        <w:szCs w:val="16"/>
      </w:rPr>
      <w:t>3</w:t>
    </w:r>
    <w:r w:rsidRPr="0023244F">
      <w:rPr>
        <w:rFonts w:eastAsia="MS Gothic"/>
        <w:color w:val="000000" w:themeColor="text1"/>
        <w:sz w:val="16"/>
        <w:szCs w:val="16"/>
      </w:rPr>
      <w:t xml:space="preserve"> </w:t>
    </w:r>
    <w:r w:rsidR="00E901D4" w:rsidRPr="0023244F">
      <w:rPr>
        <w:rFonts w:eastAsia="MS Gothic"/>
        <w:color w:val="000000" w:themeColor="text1"/>
        <w:sz w:val="16"/>
        <w:szCs w:val="16"/>
      </w:rPr>
      <w:t>–</w:t>
    </w:r>
    <w:r w:rsidRPr="0023244F">
      <w:rPr>
        <w:rFonts w:eastAsia="MS Gothic"/>
        <w:color w:val="000000" w:themeColor="text1"/>
        <w:sz w:val="16"/>
        <w:szCs w:val="16"/>
      </w:rPr>
      <w:t xml:space="preserve"> Forpliktelseserklæring</w:t>
    </w:r>
  </w:p>
  <w:p w14:paraId="067989A1" w14:textId="6ED6A15B" w:rsidR="00E901D4" w:rsidRPr="00BA134E" w:rsidRDefault="00E901D4" w:rsidP="00E901D4">
    <w:pPr>
      <w:pStyle w:val="Topptekst"/>
      <w:jc w:val="right"/>
      <w:rPr>
        <w:sz w:val="16"/>
        <w:szCs w:val="16"/>
      </w:rPr>
    </w:pPr>
    <w:r>
      <w:rPr>
        <w:noProof/>
      </w:rPr>
      <w:drawing>
        <wp:inline distT="0" distB="0" distL="0" distR="0" wp14:anchorId="3AF91120" wp14:editId="0012D637">
          <wp:extent cx="682625" cy="182880"/>
          <wp:effectExtent l="0" t="0" r="3175" b="7620"/>
          <wp:docPr id="1236861193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352E823B" w:rsidR="00DF22C7" w:rsidRPr="00BA134E" w:rsidRDefault="00DF22C7" w:rsidP="00DF22C7">
    <w:pPr>
      <w:pStyle w:val="Topp-ogbunntekst"/>
    </w:pPr>
  </w:p>
  <w:p w14:paraId="2A566012" w14:textId="646DBA58" w:rsidR="000F02FD" w:rsidRPr="0023244F" w:rsidRDefault="0023244F" w:rsidP="000F02FD">
    <w:pPr>
      <w:pStyle w:val="Topptekst"/>
      <w:rPr>
        <w:rFonts w:eastAsia="MS Gothic"/>
        <w:color w:val="000000" w:themeColor="text1"/>
        <w:sz w:val="16"/>
        <w:szCs w:val="16"/>
      </w:rPr>
    </w:pPr>
    <w:r w:rsidRPr="0023244F">
      <w:rPr>
        <w:rFonts w:eastAsia="MS Gothic"/>
        <w:color w:val="000000" w:themeColor="text1"/>
        <w:sz w:val="16"/>
        <w:szCs w:val="16"/>
      </w:rPr>
      <w:t xml:space="preserve">Rammeavtale for prosjekteringstjenester </w:t>
    </w:r>
  </w:p>
  <w:p w14:paraId="4A1C40FB" w14:textId="75C8EAD7" w:rsidR="00E9590A" w:rsidRPr="0023244F" w:rsidRDefault="00000000" w:rsidP="000F02FD">
    <w:pPr>
      <w:pStyle w:val="Topptekst"/>
      <w:rPr>
        <w:rFonts w:eastAsia="MS Gothic"/>
        <w:color w:val="000000" w:themeColor="text1"/>
        <w:sz w:val="16"/>
        <w:szCs w:val="16"/>
      </w:rPr>
    </w:pPr>
    <w:r w:rsidRPr="0023244F">
      <w:rPr>
        <w:rFonts w:eastAsia="MS Gothic"/>
        <w:color w:val="000000" w:themeColor="text1"/>
        <w:sz w:val="16"/>
        <w:szCs w:val="16"/>
      </w:rPr>
      <w:t xml:space="preserve">Vedlegg </w:t>
    </w:r>
    <w:r w:rsidR="0023244F" w:rsidRPr="0023244F">
      <w:rPr>
        <w:rFonts w:eastAsia="MS Gothic"/>
        <w:color w:val="000000" w:themeColor="text1"/>
        <w:sz w:val="16"/>
        <w:szCs w:val="16"/>
      </w:rPr>
      <w:t>3</w:t>
    </w:r>
    <w:r w:rsidRPr="0023244F">
      <w:rPr>
        <w:rFonts w:eastAsia="MS Gothic"/>
        <w:color w:val="000000" w:themeColor="text1"/>
        <w:sz w:val="16"/>
        <w:szCs w:val="16"/>
      </w:rPr>
      <w:t xml:space="preserve"> </w:t>
    </w:r>
    <w:r w:rsidR="005F664C" w:rsidRPr="0023244F">
      <w:rPr>
        <w:rFonts w:eastAsia="MS Gothic"/>
        <w:color w:val="000000" w:themeColor="text1"/>
        <w:sz w:val="16"/>
        <w:szCs w:val="16"/>
      </w:rPr>
      <w:t>–</w:t>
    </w:r>
    <w:r w:rsidRPr="0023244F">
      <w:rPr>
        <w:rFonts w:eastAsia="MS Gothic"/>
        <w:color w:val="000000" w:themeColor="text1"/>
        <w:sz w:val="16"/>
        <w:szCs w:val="16"/>
      </w:rPr>
      <w:t xml:space="preserve"> Forpliktelseserklæring</w:t>
    </w:r>
  </w:p>
  <w:p w14:paraId="4FB224CA" w14:textId="4CD642D8" w:rsidR="005F664C" w:rsidRPr="00BA134E" w:rsidRDefault="00E901D4" w:rsidP="00E901D4">
    <w:pPr>
      <w:pStyle w:val="Topptekst"/>
      <w:jc w:val="right"/>
      <w:rPr>
        <w:sz w:val="16"/>
        <w:szCs w:val="16"/>
      </w:rPr>
    </w:pPr>
    <w:r>
      <w:rPr>
        <w:noProof/>
      </w:rPr>
      <w:drawing>
        <wp:inline distT="0" distB="0" distL="0" distR="0" wp14:anchorId="52CF31B6" wp14:editId="71B2EA68">
          <wp:extent cx="682625" cy="182880"/>
          <wp:effectExtent l="0" t="0" r="3175" b="7620"/>
          <wp:docPr id="1796021187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5E160DD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9180700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F9ABC7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EC46F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EAF55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B8480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3C93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682919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B88D8E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A9667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603744" w:tentative="1">
      <w:start w:val="1"/>
      <w:numFmt w:val="lowerLetter"/>
      <w:lvlText w:val="%2."/>
      <w:lvlJc w:val="left"/>
      <w:pPr>
        <w:ind w:left="1440" w:hanging="360"/>
      </w:pPr>
    </w:lvl>
    <w:lvl w:ilvl="2" w:tplc="B630CE68" w:tentative="1">
      <w:start w:val="1"/>
      <w:numFmt w:val="lowerRoman"/>
      <w:lvlText w:val="%3."/>
      <w:lvlJc w:val="right"/>
      <w:pPr>
        <w:ind w:left="2160" w:hanging="180"/>
      </w:pPr>
    </w:lvl>
    <w:lvl w:ilvl="3" w:tplc="1E68E7D4" w:tentative="1">
      <w:start w:val="1"/>
      <w:numFmt w:val="decimal"/>
      <w:lvlText w:val="%4."/>
      <w:lvlJc w:val="left"/>
      <w:pPr>
        <w:ind w:left="2880" w:hanging="360"/>
      </w:pPr>
    </w:lvl>
    <w:lvl w:ilvl="4" w:tplc="638A1820" w:tentative="1">
      <w:start w:val="1"/>
      <w:numFmt w:val="lowerLetter"/>
      <w:lvlText w:val="%5."/>
      <w:lvlJc w:val="left"/>
      <w:pPr>
        <w:ind w:left="3600" w:hanging="360"/>
      </w:pPr>
    </w:lvl>
    <w:lvl w:ilvl="5" w:tplc="F27AD604" w:tentative="1">
      <w:start w:val="1"/>
      <w:numFmt w:val="lowerRoman"/>
      <w:lvlText w:val="%6."/>
      <w:lvlJc w:val="right"/>
      <w:pPr>
        <w:ind w:left="4320" w:hanging="180"/>
      </w:pPr>
    </w:lvl>
    <w:lvl w:ilvl="6" w:tplc="0B8EB77A" w:tentative="1">
      <w:start w:val="1"/>
      <w:numFmt w:val="decimal"/>
      <w:lvlText w:val="%7."/>
      <w:lvlJc w:val="left"/>
      <w:pPr>
        <w:ind w:left="5040" w:hanging="360"/>
      </w:pPr>
    </w:lvl>
    <w:lvl w:ilvl="7" w:tplc="5492D0A8" w:tentative="1">
      <w:start w:val="1"/>
      <w:numFmt w:val="lowerLetter"/>
      <w:lvlText w:val="%8."/>
      <w:lvlJc w:val="left"/>
      <w:pPr>
        <w:ind w:left="5760" w:hanging="360"/>
      </w:pPr>
    </w:lvl>
    <w:lvl w:ilvl="8" w:tplc="4742172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1D72F754">
      <w:start w:val="1"/>
      <w:numFmt w:val="lowerLetter"/>
      <w:lvlText w:val="%1)"/>
      <w:lvlJc w:val="left"/>
      <w:pPr>
        <w:ind w:left="720" w:hanging="360"/>
      </w:pPr>
    </w:lvl>
    <w:lvl w:ilvl="1" w:tplc="0BC292C4" w:tentative="1">
      <w:start w:val="1"/>
      <w:numFmt w:val="lowerLetter"/>
      <w:lvlText w:val="%2."/>
      <w:lvlJc w:val="left"/>
      <w:pPr>
        <w:ind w:left="1440" w:hanging="360"/>
      </w:pPr>
    </w:lvl>
    <w:lvl w:ilvl="2" w:tplc="E72E53D4" w:tentative="1">
      <w:start w:val="1"/>
      <w:numFmt w:val="lowerRoman"/>
      <w:lvlText w:val="%3."/>
      <w:lvlJc w:val="right"/>
      <w:pPr>
        <w:ind w:left="2160" w:hanging="180"/>
      </w:pPr>
    </w:lvl>
    <w:lvl w:ilvl="3" w:tplc="87D468C2" w:tentative="1">
      <w:start w:val="1"/>
      <w:numFmt w:val="decimal"/>
      <w:lvlText w:val="%4."/>
      <w:lvlJc w:val="left"/>
      <w:pPr>
        <w:ind w:left="2880" w:hanging="360"/>
      </w:pPr>
    </w:lvl>
    <w:lvl w:ilvl="4" w:tplc="5674FC86" w:tentative="1">
      <w:start w:val="1"/>
      <w:numFmt w:val="lowerLetter"/>
      <w:lvlText w:val="%5."/>
      <w:lvlJc w:val="left"/>
      <w:pPr>
        <w:ind w:left="3600" w:hanging="360"/>
      </w:pPr>
    </w:lvl>
    <w:lvl w:ilvl="5" w:tplc="45FC2634" w:tentative="1">
      <w:start w:val="1"/>
      <w:numFmt w:val="lowerRoman"/>
      <w:lvlText w:val="%6."/>
      <w:lvlJc w:val="right"/>
      <w:pPr>
        <w:ind w:left="4320" w:hanging="180"/>
      </w:pPr>
    </w:lvl>
    <w:lvl w:ilvl="6" w:tplc="16064E68" w:tentative="1">
      <w:start w:val="1"/>
      <w:numFmt w:val="decimal"/>
      <w:lvlText w:val="%7."/>
      <w:lvlJc w:val="left"/>
      <w:pPr>
        <w:ind w:left="5040" w:hanging="360"/>
      </w:pPr>
    </w:lvl>
    <w:lvl w:ilvl="7" w:tplc="4D4A8304" w:tentative="1">
      <w:start w:val="1"/>
      <w:numFmt w:val="lowerLetter"/>
      <w:lvlText w:val="%8."/>
      <w:lvlJc w:val="left"/>
      <w:pPr>
        <w:ind w:left="5760" w:hanging="360"/>
      </w:pPr>
    </w:lvl>
    <w:lvl w:ilvl="8" w:tplc="C548180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3B2E0CC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CD4D40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67C7BA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4452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4CF6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636A9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A7661E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7C7E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15219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32040A4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A3DCC1F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22C2E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25CCB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C0B5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A01A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D7AAA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150AC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8CEAE2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8E087184">
      <w:start w:val="1"/>
      <w:numFmt w:val="decimal"/>
      <w:lvlText w:val="%1."/>
      <w:lvlJc w:val="left"/>
      <w:pPr>
        <w:ind w:left="1428" w:hanging="360"/>
      </w:pPr>
    </w:lvl>
    <w:lvl w:ilvl="1" w:tplc="6CD0D738" w:tentative="1">
      <w:start w:val="1"/>
      <w:numFmt w:val="lowerLetter"/>
      <w:lvlText w:val="%2."/>
      <w:lvlJc w:val="left"/>
      <w:pPr>
        <w:ind w:left="2148" w:hanging="360"/>
      </w:pPr>
    </w:lvl>
    <w:lvl w:ilvl="2" w:tplc="4094F65E" w:tentative="1">
      <w:start w:val="1"/>
      <w:numFmt w:val="lowerRoman"/>
      <w:lvlText w:val="%3."/>
      <w:lvlJc w:val="right"/>
      <w:pPr>
        <w:ind w:left="2868" w:hanging="180"/>
      </w:pPr>
    </w:lvl>
    <w:lvl w:ilvl="3" w:tplc="011610E0" w:tentative="1">
      <w:start w:val="1"/>
      <w:numFmt w:val="decimal"/>
      <w:lvlText w:val="%4."/>
      <w:lvlJc w:val="left"/>
      <w:pPr>
        <w:ind w:left="3588" w:hanging="360"/>
      </w:pPr>
    </w:lvl>
    <w:lvl w:ilvl="4" w:tplc="A5541E34" w:tentative="1">
      <w:start w:val="1"/>
      <w:numFmt w:val="lowerLetter"/>
      <w:lvlText w:val="%5."/>
      <w:lvlJc w:val="left"/>
      <w:pPr>
        <w:ind w:left="4308" w:hanging="360"/>
      </w:pPr>
    </w:lvl>
    <w:lvl w:ilvl="5" w:tplc="2D9884E6" w:tentative="1">
      <w:start w:val="1"/>
      <w:numFmt w:val="lowerRoman"/>
      <w:lvlText w:val="%6."/>
      <w:lvlJc w:val="right"/>
      <w:pPr>
        <w:ind w:left="5028" w:hanging="180"/>
      </w:pPr>
    </w:lvl>
    <w:lvl w:ilvl="6" w:tplc="D13EC67A" w:tentative="1">
      <w:start w:val="1"/>
      <w:numFmt w:val="decimal"/>
      <w:lvlText w:val="%7."/>
      <w:lvlJc w:val="left"/>
      <w:pPr>
        <w:ind w:left="5748" w:hanging="360"/>
      </w:pPr>
    </w:lvl>
    <w:lvl w:ilvl="7" w:tplc="C8981BD0" w:tentative="1">
      <w:start w:val="1"/>
      <w:numFmt w:val="lowerLetter"/>
      <w:lvlText w:val="%8."/>
      <w:lvlJc w:val="left"/>
      <w:pPr>
        <w:ind w:left="6468" w:hanging="360"/>
      </w:pPr>
    </w:lvl>
    <w:lvl w:ilvl="8" w:tplc="7FA44612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68D88D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6E6F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E0D50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F8F3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38A0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3E8D0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324BB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CB475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FA8EC8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6F58F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BA2BF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D209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89C44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6E8E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3F035F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14206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D42F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7A068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B3287D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8862A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24BBC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EABC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36191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CD0A47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0A9C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5699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8FA13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D2E0795C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38847E38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CEEC05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30AFF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C0AAD5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2C6CB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276C8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ED5EF5A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74C5D9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244F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5179B"/>
    <w:rsid w:val="00453B7C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5F664C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735B4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2D3F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0967"/>
    <w:rsid w:val="00E835DA"/>
    <w:rsid w:val="00E8438C"/>
    <w:rsid w:val="00E901D4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7450CECFD7184FBE0A9B76E921EA2B" ma:contentTypeVersion="3" ma:contentTypeDescription="Opprett et nytt dokument." ma:contentTypeScope="" ma:versionID="b8a9bc18da17a32713c500dd5d743a73">
  <xsd:schema xmlns:xsd="http://www.w3.org/2001/XMLSchema" xmlns:xs="http://www.w3.org/2001/XMLSchema" xmlns:p="http://schemas.microsoft.com/office/2006/metadata/properties" xmlns:ns2="059cdc3a-c3c7-4883-a41a-4b8c75c86a08" targetNamespace="http://schemas.microsoft.com/office/2006/metadata/properties" ma:root="true" ma:fieldsID="338adde9d343b33bc148e5f76b3a96d6" ns2:_="">
    <xsd:import namespace="059cdc3a-c3c7-4883-a41a-4b8c75c86a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9cdc3a-c3c7-4883-a41a-4b8c75c86a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4EB7983-6947-4BDE-9E29-5F1F3A297F6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9cdc3a-c3c7-4883-a41a-4b8c75c86a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b83c2636-b986-4bb9-9171-895989e09a52}" enabled="1" method="Standard" siteId="{12f1bdca-9eec-45f6-a63e-2061b957e8e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187</TotalTime>
  <Pages>2</Pages>
  <Words>215</Words>
  <Characters>1143</Characters>
  <Application>Microsoft Office Word</Application>
  <DocSecurity>0</DocSecurity>
  <Lines>9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Notat – [Emne]</vt:lpstr>
    </vt:vector>
  </TitlesOfParts>
  <Company/>
  <LinksUpToDate>false</LinksUpToDate>
  <CharactersWithSpaces>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Irmelin Hjørnevik</cp:lastModifiedBy>
  <cp:revision>81</cp:revision>
  <dcterms:created xsi:type="dcterms:W3CDTF">2021-01-21T15:10:00Z</dcterms:created>
  <dcterms:modified xsi:type="dcterms:W3CDTF">2026-04-30T10:33:00Z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0x010100C27450CECFD7184FBE0A9B76E921EA2B</vt:lpwstr>
  </property>
</Properties>
</file>